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EA449" w14:textId="303E81CE" w:rsidR="00CB71C5" w:rsidRPr="00CB71C5" w:rsidRDefault="00CB71C5" w:rsidP="00CB71C5">
      <w:pPr>
        <w:spacing w:before="120" w:after="120"/>
        <w:jc w:val="both"/>
        <w:rPr>
          <w:rFonts w:ascii="Verdana" w:eastAsia="Calibri" w:hAnsi="Verdana" w:cs="Times New Roman"/>
        </w:rPr>
      </w:pPr>
      <w:bookmarkStart w:id="0" w:name="_Toc157504217"/>
      <w:r w:rsidRPr="00CB71C5">
        <w:rPr>
          <w:rFonts w:ascii="Verdana" w:eastAsia="Calibri" w:hAnsi="Verdana" w:cs="Times New Roman"/>
        </w:rPr>
        <w:t>Příloha č. 2 Závazného vzoru smlouvy</w:t>
      </w:r>
    </w:p>
    <w:p w14:paraId="2B29BC14" w14:textId="77777777" w:rsidR="00CB71C5" w:rsidRPr="00CB71C5" w:rsidRDefault="00CB71C5" w:rsidP="00CB71C5">
      <w:pPr>
        <w:spacing w:before="120" w:after="120"/>
        <w:jc w:val="both"/>
        <w:rPr>
          <w:rFonts w:ascii="Verdana" w:eastAsia="Calibri" w:hAnsi="Verdana" w:cs="Times New Roman"/>
        </w:rPr>
      </w:pPr>
    </w:p>
    <w:bookmarkEnd w:id="0"/>
    <w:p w14:paraId="545481EE" w14:textId="76327BE9" w:rsidR="001B3A95" w:rsidRPr="00CB71C5" w:rsidRDefault="00EC7484" w:rsidP="00EC7484">
      <w:pPr>
        <w:pStyle w:val="Nadpis1"/>
        <w:rPr>
          <w:sz w:val="32"/>
          <w:szCs w:val="32"/>
        </w:rPr>
      </w:pPr>
      <w:r w:rsidRPr="00EC7484">
        <w:rPr>
          <w:sz w:val="32"/>
          <w:szCs w:val="32"/>
        </w:rPr>
        <w:t>Technická specifikace – oprava vyprošťovacího mechanismu na vozidle VYA</w:t>
      </w:r>
      <w:r>
        <w:rPr>
          <w:sz w:val="32"/>
          <w:szCs w:val="32"/>
        </w:rPr>
        <w:t xml:space="preserve"> </w:t>
      </w:r>
      <w:proofErr w:type="spellStart"/>
      <w:r w:rsidRPr="00EC7484">
        <w:rPr>
          <w:sz w:val="32"/>
          <w:szCs w:val="32"/>
        </w:rPr>
        <w:t>Scania</w:t>
      </w:r>
      <w:proofErr w:type="spellEnd"/>
      <w:r w:rsidRPr="00EC7484">
        <w:rPr>
          <w:sz w:val="32"/>
          <w:szCs w:val="32"/>
        </w:rPr>
        <w:t xml:space="preserve"> 8x8 N341</w:t>
      </w:r>
      <w:r w:rsidR="00DC46C8" w:rsidRPr="00CB71C5">
        <w:rPr>
          <w:sz w:val="32"/>
          <w:szCs w:val="32"/>
        </w:rPr>
        <w:br/>
      </w:r>
    </w:p>
    <w:p w14:paraId="18B4BE4D" w14:textId="6BD3550C" w:rsidR="0050673E" w:rsidRPr="007E5276" w:rsidRDefault="00B63388" w:rsidP="00B63388">
      <w:pPr>
        <w:rPr>
          <w:bCs/>
          <w:szCs w:val="24"/>
        </w:rPr>
      </w:pPr>
      <w:r w:rsidRPr="00B63388">
        <w:rPr>
          <w:bCs/>
          <w:szCs w:val="24"/>
        </w:rPr>
        <w:t xml:space="preserve">Základní technické podmínky pro opravu vyprošťovacího mechanismu </w:t>
      </w:r>
      <w:r w:rsidR="005559B1">
        <w:rPr>
          <w:bCs/>
          <w:szCs w:val="24"/>
        </w:rPr>
        <w:t>VYA</w:t>
      </w:r>
      <w:r>
        <w:rPr>
          <w:bCs/>
          <w:szCs w:val="24"/>
        </w:rPr>
        <w:t xml:space="preserve"> </w:t>
      </w:r>
      <w:proofErr w:type="spellStart"/>
      <w:r w:rsidRPr="00B63388">
        <w:rPr>
          <w:bCs/>
          <w:szCs w:val="24"/>
        </w:rPr>
        <w:t>Scani</w:t>
      </w:r>
      <w:r w:rsidR="00D54E90">
        <w:rPr>
          <w:bCs/>
          <w:szCs w:val="24"/>
        </w:rPr>
        <w:t>a</w:t>
      </w:r>
      <w:proofErr w:type="spellEnd"/>
      <w:r w:rsidRPr="00B63388">
        <w:rPr>
          <w:bCs/>
          <w:szCs w:val="24"/>
        </w:rPr>
        <w:t xml:space="preserve"> N341 včetně provedení kompletních servisních úkonů</w:t>
      </w:r>
      <w:r>
        <w:rPr>
          <w:bCs/>
          <w:szCs w:val="24"/>
        </w:rPr>
        <w:t>.</w:t>
      </w:r>
    </w:p>
    <w:p w14:paraId="349C708B" w14:textId="452C16F8" w:rsidR="00AE6D31" w:rsidRDefault="00AE6D31" w:rsidP="006656DD">
      <w:pPr>
        <w:rPr>
          <w:b/>
          <w:szCs w:val="24"/>
        </w:rPr>
      </w:pPr>
      <w:r w:rsidRPr="00AE6D31">
        <w:rPr>
          <w:b/>
          <w:szCs w:val="24"/>
        </w:rPr>
        <w:t xml:space="preserve">Model vozidla: </w:t>
      </w:r>
      <w:proofErr w:type="spellStart"/>
      <w:r w:rsidRPr="00AE6D31">
        <w:rPr>
          <w:bCs/>
          <w:szCs w:val="24"/>
        </w:rPr>
        <w:t>Scania</w:t>
      </w:r>
      <w:proofErr w:type="spellEnd"/>
      <w:r w:rsidRPr="00AE6D31">
        <w:rPr>
          <w:bCs/>
          <w:szCs w:val="24"/>
        </w:rPr>
        <w:t xml:space="preserve"> N341</w:t>
      </w:r>
    </w:p>
    <w:p w14:paraId="516C14E8" w14:textId="4AC93DA2" w:rsidR="00AE6D31" w:rsidRDefault="00AE6D31" w:rsidP="006656DD">
      <w:pPr>
        <w:rPr>
          <w:b/>
          <w:szCs w:val="24"/>
        </w:rPr>
      </w:pPr>
      <w:r w:rsidRPr="00AE6D31">
        <w:rPr>
          <w:b/>
          <w:szCs w:val="24"/>
        </w:rPr>
        <w:t>Rok výroby</w:t>
      </w:r>
      <w:r>
        <w:rPr>
          <w:b/>
          <w:szCs w:val="24"/>
        </w:rPr>
        <w:t>:</w:t>
      </w:r>
      <w:r w:rsidRPr="00AE6D31">
        <w:rPr>
          <w:b/>
          <w:szCs w:val="24"/>
        </w:rPr>
        <w:t xml:space="preserve"> 2018</w:t>
      </w:r>
    </w:p>
    <w:p w14:paraId="1C12AE87" w14:textId="70964F46" w:rsidR="006656DD" w:rsidRPr="007E5276" w:rsidRDefault="00AE6D31" w:rsidP="006656DD">
      <w:pPr>
        <w:rPr>
          <w:b/>
          <w:sz w:val="20"/>
          <w:szCs w:val="20"/>
          <w:u w:val="single"/>
        </w:rPr>
      </w:pPr>
      <w:r w:rsidRPr="00AE6D31">
        <w:rPr>
          <w:b/>
          <w:szCs w:val="24"/>
        </w:rPr>
        <w:t xml:space="preserve">VIN: </w:t>
      </w:r>
      <w:r w:rsidRPr="00AE6D31">
        <w:rPr>
          <w:bCs/>
          <w:szCs w:val="24"/>
        </w:rPr>
        <w:t>YS2G8X80005508568</w:t>
      </w:r>
    </w:p>
    <w:p w14:paraId="5B2A192D" w14:textId="30D6B9D4" w:rsidR="00582BDC" w:rsidRDefault="00582BDC" w:rsidP="00582BDC">
      <w:pPr>
        <w:pStyle w:val="Default"/>
        <w:rPr>
          <w:b/>
          <w:bCs/>
          <w:sz w:val="18"/>
          <w:szCs w:val="18"/>
        </w:rPr>
      </w:pPr>
      <w:r w:rsidRPr="00582BDC">
        <w:rPr>
          <w:b/>
          <w:bCs/>
          <w:sz w:val="18"/>
          <w:szCs w:val="18"/>
        </w:rPr>
        <w:t xml:space="preserve">Typ navijáků: </w:t>
      </w:r>
      <w:r w:rsidRPr="00BF458F">
        <w:rPr>
          <w:sz w:val="18"/>
          <w:szCs w:val="18"/>
        </w:rPr>
        <w:t xml:space="preserve">2x </w:t>
      </w:r>
      <w:proofErr w:type="spellStart"/>
      <w:r w:rsidRPr="00BF458F">
        <w:rPr>
          <w:sz w:val="18"/>
          <w:szCs w:val="18"/>
        </w:rPr>
        <w:t>Superwinch</w:t>
      </w:r>
      <w:proofErr w:type="spellEnd"/>
      <w:r w:rsidRPr="00BF458F">
        <w:rPr>
          <w:sz w:val="18"/>
          <w:szCs w:val="18"/>
        </w:rPr>
        <w:t xml:space="preserve"> H45Pro</w:t>
      </w:r>
    </w:p>
    <w:p w14:paraId="7F960F24" w14:textId="77777777" w:rsidR="00BF458F" w:rsidRPr="00582BDC" w:rsidRDefault="00BF458F" w:rsidP="00582BDC">
      <w:pPr>
        <w:pStyle w:val="Default"/>
      </w:pPr>
    </w:p>
    <w:p w14:paraId="7914CC47" w14:textId="00423D59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Odstrojení zádní části vozidla pro provedení servisních úkonů </w:t>
      </w:r>
    </w:p>
    <w:p w14:paraId="2DEDC671" w14:textId="35F6D4DD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Kompletní odvinutí ocelových lan z vyprošťovacího systému </w:t>
      </w:r>
    </w:p>
    <w:p w14:paraId="15E2A044" w14:textId="5950E3B2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Demontáž hnacího ústroji (pomocných kladek) </w:t>
      </w:r>
    </w:p>
    <w:p w14:paraId="322B018F" w14:textId="0F3C1376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Výměna jednotlivých komponent hnacího ústrojí </w:t>
      </w:r>
    </w:p>
    <w:p w14:paraId="36E78EE9" w14:textId="0EC349A5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Kompletace hnacího ústrojí a montáž zpět na vozidlo </w:t>
      </w:r>
    </w:p>
    <w:p w14:paraId="6C6250D1" w14:textId="74ED061F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Kompletace hnacího ústrojí (pomocných kladek) o rozšiřující modul na hlídání prověšení lana </w:t>
      </w:r>
    </w:p>
    <w:p w14:paraId="12C34968" w14:textId="4410C288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Navinutí ocelových lan zpět na vyprošťovací systém dle specifikace a postupu výrobce </w:t>
      </w:r>
    </w:p>
    <w:p w14:paraId="68E3C869" w14:textId="5203AB34" w:rsidR="00582BDC" w:rsidRDefault="00582BDC" w:rsidP="00460FF7">
      <w:pPr>
        <w:pStyle w:val="Default"/>
        <w:numPr>
          <w:ilvl w:val="0"/>
          <w:numId w:val="5"/>
        </w:numPr>
        <w:spacing w:after="13"/>
        <w:rPr>
          <w:sz w:val="18"/>
          <w:szCs w:val="18"/>
        </w:rPr>
      </w:pPr>
      <w:r>
        <w:rPr>
          <w:sz w:val="18"/>
          <w:szCs w:val="18"/>
        </w:rPr>
        <w:t xml:space="preserve">Nastrojení zadní části vozidla zpět do provozního stavu </w:t>
      </w:r>
    </w:p>
    <w:p w14:paraId="3E524D7F" w14:textId="7C4D7EF3" w:rsidR="00E36E96" w:rsidRPr="00C60698" w:rsidRDefault="00582BDC" w:rsidP="00460FF7">
      <w:pPr>
        <w:pStyle w:val="Default"/>
        <w:numPr>
          <w:ilvl w:val="0"/>
          <w:numId w:val="5"/>
        </w:numPr>
        <w:rPr>
          <w:sz w:val="18"/>
          <w:szCs w:val="18"/>
        </w:rPr>
      </w:pPr>
      <w:r>
        <w:rPr>
          <w:sz w:val="18"/>
          <w:szCs w:val="18"/>
        </w:rPr>
        <w:t>Odborné školení</w:t>
      </w:r>
      <w:r w:rsidR="00DC6DEB">
        <w:rPr>
          <w:sz w:val="18"/>
          <w:szCs w:val="18"/>
        </w:rPr>
        <w:t xml:space="preserve"> řádné</w:t>
      </w:r>
      <w:r>
        <w:rPr>
          <w:sz w:val="18"/>
          <w:szCs w:val="18"/>
        </w:rPr>
        <w:t xml:space="preserve"> obsluhy</w:t>
      </w:r>
      <w:r w:rsidR="00143826" w:rsidRPr="00143826">
        <w:rPr>
          <w:sz w:val="18"/>
          <w:szCs w:val="18"/>
        </w:rPr>
        <w:t>, manipulace a údržby vyprošťovacího mechanismu</w:t>
      </w:r>
    </w:p>
    <w:sectPr w:rsidR="00E36E96" w:rsidRPr="00C60698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8948F" w14:textId="77777777" w:rsidR="00CD22FF" w:rsidRDefault="00CD22FF" w:rsidP="00962258">
      <w:pPr>
        <w:spacing w:after="0" w:line="240" w:lineRule="auto"/>
      </w:pPr>
      <w:r>
        <w:separator/>
      </w:r>
    </w:p>
  </w:endnote>
  <w:endnote w:type="continuationSeparator" w:id="0">
    <w:p w14:paraId="2C3C2797" w14:textId="77777777" w:rsidR="00CD22FF" w:rsidRDefault="00CD22F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770BD90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27AC44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0AE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0AE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AC9CF56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B23D86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931D02B" w14:textId="77777777" w:rsidR="00F1715C" w:rsidRDefault="00F1715C" w:rsidP="00D831A3">
          <w:pPr>
            <w:pStyle w:val="Zpat"/>
          </w:pPr>
        </w:p>
      </w:tc>
    </w:tr>
  </w:tbl>
  <w:p w14:paraId="1C9313A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33A00061" wp14:editId="1C3B472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FB36B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924982D" wp14:editId="7BEED25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D00E4C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344020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1213065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CD0AE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CD0AE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4A6CD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F3DEE90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5F5D33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72B4DB11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F44FF35" w14:textId="77777777" w:rsidR="00F1715C" w:rsidRDefault="007B4EBD" w:rsidP="00460660">
          <w:pPr>
            <w:pStyle w:val="Zpat"/>
          </w:pPr>
          <w:r w:rsidRPr="007B4EBD">
            <w:t>spravazeleznic.cz</w:t>
          </w:r>
        </w:p>
      </w:tc>
      <w:tc>
        <w:tcPr>
          <w:tcW w:w="2921" w:type="dxa"/>
        </w:tcPr>
        <w:p w14:paraId="34FF5A9D" w14:textId="77777777" w:rsidR="00F1715C" w:rsidRDefault="00F1715C" w:rsidP="00460660">
          <w:pPr>
            <w:pStyle w:val="Zpat"/>
          </w:pPr>
        </w:p>
      </w:tc>
    </w:tr>
  </w:tbl>
  <w:p w14:paraId="230E2A26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0BB4C24B" wp14:editId="308E657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7A991E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61D7D5EE" wp14:editId="3036F8C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AF4E8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7173AD59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BB2B6" w14:textId="77777777" w:rsidR="00CD22FF" w:rsidRDefault="00CD22FF" w:rsidP="00962258">
      <w:pPr>
        <w:spacing w:after="0" w:line="240" w:lineRule="auto"/>
      </w:pPr>
      <w:r>
        <w:separator/>
      </w:r>
    </w:p>
  </w:footnote>
  <w:footnote w:type="continuationSeparator" w:id="0">
    <w:p w14:paraId="5F28F869" w14:textId="77777777" w:rsidR="00CD22FF" w:rsidRDefault="00CD22F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38E371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988716A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273B5F1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6C17AE7F" w14:textId="77777777" w:rsidR="00F1715C" w:rsidRPr="00D6163D" w:rsidRDefault="00F1715C" w:rsidP="00D6163D">
          <w:pPr>
            <w:pStyle w:val="Druhdokumentu"/>
          </w:pPr>
        </w:p>
      </w:tc>
    </w:tr>
  </w:tbl>
  <w:p w14:paraId="61E38DF8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545E07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D9A6E28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880DC02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2850CB8" w14:textId="77777777" w:rsidR="00F1715C" w:rsidRPr="00D6163D" w:rsidRDefault="00F1715C" w:rsidP="00FC6389">
          <w:pPr>
            <w:pStyle w:val="Druhdokumentu"/>
          </w:pPr>
        </w:p>
      </w:tc>
    </w:tr>
    <w:tr w:rsidR="009F392E" w14:paraId="2C963E8B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04BFEA41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18A709E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70F2F4C" w14:textId="77777777" w:rsidR="009F392E" w:rsidRPr="00D6163D" w:rsidRDefault="009F392E" w:rsidP="00FC6389">
          <w:pPr>
            <w:pStyle w:val="Druhdokumentu"/>
          </w:pPr>
        </w:p>
      </w:tc>
    </w:tr>
  </w:tbl>
  <w:p w14:paraId="1AEA1C5C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408EF5D" wp14:editId="35D3717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4EC24D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2" w15:restartNumberingAfterBreak="0">
    <w:nsid w:val="2BF76403"/>
    <w:multiLevelType w:val="multilevel"/>
    <w:tmpl w:val="0D34D660"/>
    <w:numStyleLink w:val="ListBulletmultilevel"/>
  </w:abstractNum>
  <w:abstractNum w:abstractNumId="3" w15:restartNumberingAfterBreak="0">
    <w:nsid w:val="2EC5741B"/>
    <w:multiLevelType w:val="hybridMultilevel"/>
    <w:tmpl w:val="25186DC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070991"/>
    <w:multiLevelType w:val="multilevel"/>
    <w:tmpl w:val="CABE99FC"/>
    <w:numStyleLink w:val="ListNumbermultilevel"/>
  </w:abstractNum>
  <w:num w:numId="1" w16cid:durableId="1414354142">
    <w:abstractNumId w:val="1"/>
  </w:num>
  <w:num w:numId="2" w16cid:durableId="667555987">
    <w:abstractNumId w:val="0"/>
  </w:num>
  <w:num w:numId="3" w16cid:durableId="330378905">
    <w:abstractNumId w:val="2"/>
  </w:num>
  <w:num w:numId="4" w16cid:durableId="1943604547">
    <w:abstractNumId w:val="4"/>
  </w:num>
  <w:num w:numId="5" w16cid:durableId="88140653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F43"/>
    <w:rsid w:val="00003DE1"/>
    <w:rsid w:val="00067D2B"/>
    <w:rsid w:val="00072C1E"/>
    <w:rsid w:val="000C369C"/>
    <w:rsid w:val="000E21DD"/>
    <w:rsid w:val="000E23A7"/>
    <w:rsid w:val="0010693F"/>
    <w:rsid w:val="00114472"/>
    <w:rsid w:val="001263B2"/>
    <w:rsid w:val="00133FA1"/>
    <w:rsid w:val="001410AD"/>
    <w:rsid w:val="00143826"/>
    <w:rsid w:val="001550BC"/>
    <w:rsid w:val="001605B9"/>
    <w:rsid w:val="00170EC5"/>
    <w:rsid w:val="001747C1"/>
    <w:rsid w:val="00184743"/>
    <w:rsid w:val="001B3A95"/>
    <w:rsid w:val="00207DF5"/>
    <w:rsid w:val="00212CD1"/>
    <w:rsid w:val="002766D9"/>
    <w:rsid w:val="00280E07"/>
    <w:rsid w:val="002C1583"/>
    <w:rsid w:val="002C31BF"/>
    <w:rsid w:val="002D08B1"/>
    <w:rsid w:val="002E0CD7"/>
    <w:rsid w:val="002E3A7B"/>
    <w:rsid w:val="0031407C"/>
    <w:rsid w:val="00341DCF"/>
    <w:rsid w:val="00357BC6"/>
    <w:rsid w:val="0036116F"/>
    <w:rsid w:val="00362FCA"/>
    <w:rsid w:val="003644F8"/>
    <w:rsid w:val="0037797E"/>
    <w:rsid w:val="00377AF9"/>
    <w:rsid w:val="00391141"/>
    <w:rsid w:val="003956C6"/>
    <w:rsid w:val="003A2A4B"/>
    <w:rsid w:val="00427D0E"/>
    <w:rsid w:val="00441430"/>
    <w:rsid w:val="00450688"/>
    <w:rsid w:val="00450F07"/>
    <w:rsid w:val="00453CD3"/>
    <w:rsid w:val="00457454"/>
    <w:rsid w:val="00460660"/>
    <w:rsid w:val="00460FF7"/>
    <w:rsid w:val="00485D97"/>
    <w:rsid w:val="00486107"/>
    <w:rsid w:val="00491827"/>
    <w:rsid w:val="004B0864"/>
    <w:rsid w:val="004B348C"/>
    <w:rsid w:val="004C4399"/>
    <w:rsid w:val="004C787C"/>
    <w:rsid w:val="004E143C"/>
    <w:rsid w:val="004E3A53"/>
    <w:rsid w:val="004F4B9B"/>
    <w:rsid w:val="004F69EA"/>
    <w:rsid w:val="0050673E"/>
    <w:rsid w:val="00510E59"/>
    <w:rsid w:val="00511AB9"/>
    <w:rsid w:val="00523EA7"/>
    <w:rsid w:val="005417F5"/>
    <w:rsid w:val="00553375"/>
    <w:rsid w:val="005559B1"/>
    <w:rsid w:val="00557C28"/>
    <w:rsid w:val="005736B7"/>
    <w:rsid w:val="00575E5A"/>
    <w:rsid w:val="005801AF"/>
    <w:rsid w:val="00582BDC"/>
    <w:rsid w:val="0058440B"/>
    <w:rsid w:val="005C58DD"/>
    <w:rsid w:val="005F1404"/>
    <w:rsid w:val="00603583"/>
    <w:rsid w:val="0061068E"/>
    <w:rsid w:val="006442F8"/>
    <w:rsid w:val="00660AD3"/>
    <w:rsid w:val="006656DD"/>
    <w:rsid w:val="00677B7F"/>
    <w:rsid w:val="006A5570"/>
    <w:rsid w:val="006A689C"/>
    <w:rsid w:val="006B2C99"/>
    <w:rsid w:val="006B3D79"/>
    <w:rsid w:val="006B5642"/>
    <w:rsid w:val="006C1025"/>
    <w:rsid w:val="006C5588"/>
    <w:rsid w:val="006D7AFE"/>
    <w:rsid w:val="006E0578"/>
    <w:rsid w:val="006E314D"/>
    <w:rsid w:val="00700EAA"/>
    <w:rsid w:val="00710723"/>
    <w:rsid w:val="00716C85"/>
    <w:rsid w:val="00721982"/>
    <w:rsid w:val="00723ED1"/>
    <w:rsid w:val="00740DA1"/>
    <w:rsid w:val="00743525"/>
    <w:rsid w:val="00751608"/>
    <w:rsid w:val="0076286B"/>
    <w:rsid w:val="00766846"/>
    <w:rsid w:val="0077673A"/>
    <w:rsid w:val="007846E1"/>
    <w:rsid w:val="0079232F"/>
    <w:rsid w:val="007B4EBD"/>
    <w:rsid w:val="007B570C"/>
    <w:rsid w:val="007C589B"/>
    <w:rsid w:val="007E4A6E"/>
    <w:rsid w:val="007E5276"/>
    <w:rsid w:val="007F56A7"/>
    <w:rsid w:val="00807DD0"/>
    <w:rsid w:val="0081084B"/>
    <w:rsid w:val="00815058"/>
    <w:rsid w:val="008659F3"/>
    <w:rsid w:val="008759AC"/>
    <w:rsid w:val="00886D4B"/>
    <w:rsid w:val="0088713D"/>
    <w:rsid w:val="00895406"/>
    <w:rsid w:val="008A2544"/>
    <w:rsid w:val="008A3568"/>
    <w:rsid w:val="008D03B9"/>
    <w:rsid w:val="008F18D6"/>
    <w:rsid w:val="00904780"/>
    <w:rsid w:val="009100BF"/>
    <w:rsid w:val="009114CC"/>
    <w:rsid w:val="00920B72"/>
    <w:rsid w:val="00922385"/>
    <w:rsid w:val="009223DF"/>
    <w:rsid w:val="00936091"/>
    <w:rsid w:val="00940D8A"/>
    <w:rsid w:val="00962258"/>
    <w:rsid w:val="00965A95"/>
    <w:rsid w:val="009678B7"/>
    <w:rsid w:val="009833E1"/>
    <w:rsid w:val="00992D9C"/>
    <w:rsid w:val="0099456B"/>
    <w:rsid w:val="00996CB8"/>
    <w:rsid w:val="009B14A9"/>
    <w:rsid w:val="009B2E97"/>
    <w:rsid w:val="009E07F4"/>
    <w:rsid w:val="009F392E"/>
    <w:rsid w:val="00A17B2D"/>
    <w:rsid w:val="00A30C5A"/>
    <w:rsid w:val="00A6177B"/>
    <w:rsid w:val="00A66136"/>
    <w:rsid w:val="00A7070E"/>
    <w:rsid w:val="00AA4CBB"/>
    <w:rsid w:val="00AA65FA"/>
    <w:rsid w:val="00AA7351"/>
    <w:rsid w:val="00AA782D"/>
    <w:rsid w:val="00AB466D"/>
    <w:rsid w:val="00AD056F"/>
    <w:rsid w:val="00AD0CF8"/>
    <w:rsid w:val="00AD6731"/>
    <w:rsid w:val="00AE174F"/>
    <w:rsid w:val="00AE6CBF"/>
    <w:rsid w:val="00AE6D31"/>
    <w:rsid w:val="00B15D0D"/>
    <w:rsid w:val="00B24448"/>
    <w:rsid w:val="00B31D92"/>
    <w:rsid w:val="00B35130"/>
    <w:rsid w:val="00B47F43"/>
    <w:rsid w:val="00B63388"/>
    <w:rsid w:val="00B75EE1"/>
    <w:rsid w:val="00B77481"/>
    <w:rsid w:val="00B8518B"/>
    <w:rsid w:val="00BD7E91"/>
    <w:rsid w:val="00BE157A"/>
    <w:rsid w:val="00BE2090"/>
    <w:rsid w:val="00BE7D2E"/>
    <w:rsid w:val="00BF458F"/>
    <w:rsid w:val="00C0205B"/>
    <w:rsid w:val="00C02D0A"/>
    <w:rsid w:val="00C03A6E"/>
    <w:rsid w:val="00C04499"/>
    <w:rsid w:val="00C3035A"/>
    <w:rsid w:val="00C44F6A"/>
    <w:rsid w:val="00C47AE3"/>
    <w:rsid w:val="00C60698"/>
    <w:rsid w:val="00C61E90"/>
    <w:rsid w:val="00C72B34"/>
    <w:rsid w:val="00C77F49"/>
    <w:rsid w:val="00C86F2C"/>
    <w:rsid w:val="00CB71C5"/>
    <w:rsid w:val="00CD0AE2"/>
    <w:rsid w:val="00CD1FC4"/>
    <w:rsid w:val="00CD22FF"/>
    <w:rsid w:val="00CD2C13"/>
    <w:rsid w:val="00CF7F4C"/>
    <w:rsid w:val="00D053D8"/>
    <w:rsid w:val="00D0719B"/>
    <w:rsid w:val="00D21061"/>
    <w:rsid w:val="00D4108E"/>
    <w:rsid w:val="00D54E90"/>
    <w:rsid w:val="00D6163D"/>
    <w:rsid w:val="00D64D9C"/>
    <w:rsid w:val="00D66F6E"/>
    <w:rsid w:val="00D73D46"/>
    <w:rsid w:val="00D77601"/>
    <w:rsid w:val="00D831A3"/>
    <w:rsid w:val="00DA2D48"/>
    <w:rsid w:val="00DC46C8"/>
    <w:rsid w:val="00DC6DEB"/>
    <w:rsid w:val="00DC75F3"/>
    <w:rsid w:val="00DD46F3"/>
    <w:rsid w:val="00DE56F2"/>
    <w:rsid w:val="00DF116D"/>
    <w:rsid w:val="00E21DCF"/>
    <w:rsid w:val="00E36E96"/>
    <w:rsid w:val="00EB104F"/>
    <w:rsid w:val="00EC7484"/>
    <w:rsid w:val="00ED14BD"/>
    <w:rsid w:val="00F0533E"/>
    <w:rsid w:val="00F1048D"/>
    <w:rsid w:val="00F12DEC"/>
    <w:rsid w:val="00F1715C"/>
    <w:rsid w:val="00F26875"/>
    <w:rsid w:val="00F27D95"/>
    <w:rsid w:val="00F310F8"/>
    <w:rsid w:val="00F35939"/>
    <w:rsid w:val="00F45607"/>
    <w:rsid w:val="00F46034"/>
    <w:rsid w:val="00F5558F"/>
    <w:rsid w:val="00F659EB"/>
    <w:rsid w:val="00F86BA6"/>
    <w:rsid w:val="00FA15BA"/>
    <w:rsid w:val="00FC2CD9"/>
    <w:rsid w:val="00FC6389"/>
    <w:rsid w:val="05E48D2A"/>
    <w:rsid w:val="2157540E"/>
    <w:rsid w:val="6171E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EFAE7"/>
  <w14:defaultImageDpi w14:val="32767"/>
  <w15:docId w15:val="{717AB11F-4833-41E7-961F-6A4275C23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5yl5">
    <w:name w:val="5yl5"/>
    <w:rsid w:val="00AA782D"/>
  </w:style>
  <w:style w:type="paragraph" w:customStyle="1" w:styleId="Odstavecseseznamem1">
    <w:name w:val="Odstavec se seznamem1"/>
    <w:basedOn w:val="Normln"/>
    <w:rsid w:val="00CF7F4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582BDC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45745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45745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5745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5745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57454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B56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0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latnickova\Desktop\Technick&#225;%20specifikace%20protichemick&#253;ch%20oblek&#367;.docx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34505-0EED-4BE5-8E9D-B07D0DB1C20E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A124CB1-500F-46CF-89BA-D5839BECD8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585B4A3-29CE-4AD8-9827-CA3D08C10C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B99E3D-08A2-4E1B-AF58-097A261FBF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Technická specifikace protichemických obleků.docx</Template>
  <TotalTime>1</TotalTime>
  <Pages>1</Pages>
  <Words>135</Words>
  <Characters>803</Characters>
  <Application>Microsoft Office Word</Application>
  <DocSecurity>0</DocSecurity>
  <Lines>6</Lines>
  <Paragraphs>1</Paragraphs>
  <ScaleCrop>false</ScaleCrop>
  <Company>Správa železnic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Zlatníčková Michaela, Ing.</dc:creator>
  <cp:keywords/>
  <cp:lastModifiedBy>Půlpán Jiří</cp:lastModifiedBy>
  <cp:revision>32</cp:revision>
  <cp:lastPrinted>2026-01-06T17:41:00Z</cp:lastPrinted>
  <dcterms:created xsi:type="dcterms:W3CDTF">2026-02-18T14:55:00Z</dcterms:created>
  <dcterms:modified xsi:type="dcterms:W3CDTF">2026-08-19T12:56:00Z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